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AF90E" w14:textId="6D9C69B5" w:rsidR="00B0758C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  <w:bookmarkStart w:id="0" w:name="_GoBack"/>
      <w:bookmarkEnd w:id="0"/>
      <w:r>
        <w:rPr>
          <w:rFonts w:ascii="Trebuchet MS" w:hAnsi="Trebuchet MS"/>
          <w:b/>
          <w:color w:val="000000" w:themeColor="text1"/>
        </w:rPr>
        <w:t>Ceilidh Clan</w:t>
      </w:r>
    </w:p>
    <w:p w14:paraId="16DBF67A" w14:textId="77777777" w:rsidR="0079559A" w:rsidRPr="00DE0670" w:rsidRDefault="0079559A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78C91F48" w14:textId="5CD42088" w:rsidR="00B0758C" w:rsidRDefault="0079559A" w:rsidP="00945359">
      <w:pPr>
        <w:pStyle w:val="NoSpacing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Points to high</w:t>
      </w:r>
      <w:r w:rsidR="0051160B">
        <w:rPr>
          <w:rFonts w:ascii="Trebuchet MS" w:hAnsi="Trebuchet MS"/>
          <w:color w:val="000000" w:themeColor="text1"/>
        </w:rPr>
        <w:t>light at the next staff meeting.</w:t>
      </w: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DE0670" w:rsidRPr="00DE0670" w14:paraId="5ECEF895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3D6D1D4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B655D9A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1EBD1F2" w14:textId="38CD28C3" w:rsidR="009348F3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6EE1E6EF" w14:textId="77777777" w:rsidR="009348F3" w:rsidRPr="00DE0670" w:rsidRDefault="009348F3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10A1DF4B" w14:textId="627B8705" w:rsidR="00B0758C" w:rsidRPr="00DE0670" w:rsidRDefault="00B0758C" w:rsidP="00945359">
      <w:pPr>
        <w:pStyle w:val="NoSpacing"/>
        <w:rPr>
          <w:rFonts w:ascii="Trebuchet MS" w:hAnsi="Trebuchet MS"/>
          <w:color w:val="000000" w:themeColor="text1"/>
        </w:rPr>
      </w:pPr>
    </w:p>
    <w:p w14:paraId="6C23ADFF" w14:textId="2FD709B2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754C1DF1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1B629B0B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7C9F21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0E2BC2E" w14:textId="08FD9B49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0559F99F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E27FB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38BC06" w16cid:durableId="1D2C65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B83B1" w14:textId="77777777" w:rsidR="002A524B" w:rsidRDefault="002A524B" w:rsidP="00C560BF">
      <w:pPr>
        <w:spacing w:after="0" w:line="240" w:lineRule="auto"/>
      </w:pPr>
      <w:r>
        <w:separator/>
      </w:r>
    </w:p>
  </w:endnote>
  <w:endnote w:type="continuationSeparator" w:id="0">
    <w:p w14:paraId="7A2ADB0F" w14:textId="77777777" w:rsidR="002A524B" w:rsidRDefault="002A524B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6595D" w14:textId="77777777" w:rsidR="002A524B" w:rsidRDefault="002A524B" w:rsidP="00C560BF">
      <w:pPr>
        <w:spacing w:after="0" w:line="240" w:lineRule="auto"/>
      </w:pPr>
      <w:r>
        <w:separator/>
      </w:r>
    </w:p>
  </w:footnote>
  <w:footnote w:type="continuationSeparator" w:id="0">
    <w:p w14:paraId="39453CA9" w14:textId="77777777" w:rsidR="002A524B" w:rsidRDefault="002A524B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81005"/>
    <w:rsid w:val="00420E36"/>
    <w:rsid w:val="00455309"/>
    <w:rsid w:val="00460EEA"/>
    <w:rsid w:val="0051160B"/>
    <w:rsid w:val="00515183"/>
    <w:rsid w:val="006C062D"/>
    <w:rsid w:val="007636C1"/>
    <w:rsid w:val="0079559A"/>
    <w:rsid w:val="007B7965"/>
    <w:rsid w:val="007D21C5"/>
    <w:rsid w:val="00830835"/>
    <w:rsid w:val="009348F3"/>
    <w:rsid w:val="00945359"/>
    <w:rsid w:val="00B0758C"/>
    <w:rsid w:val="00B634E4"/>
    <w:rsid w:val="00B6505F"/>
    <w:rsid w:val="00B702AD"/>
    <w:rsid w:val="00BC0986"/>
    <w:rsid w:val="00C560BF"/>
    <w:rsid w:val="00CE782D"/>
    <w:rsid w:val="00D40A4E"/>
    <w:rsid w:val="00DB139C"/>
    <w:rsid w:val="00DD6677"/>
    <w:rsid w:val="00DE0670"/>
    <w:rsid w:val="00E27FBB"/>
    <w:rsid w:val="00EA782E"/>
    <w:rsid w:val="00F03B93"/>
    <w:rsid w:val="00F9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E5515E-AC02-4C3C-8FCA-5E2D12C21E7C}"/>
</file>

<file path=customXml/itemProps2.xml><?xml version="1.0" encoding="utf-8"?>
<ds:datastoreItem xmlns:ds="http://schemas.openxmlformats.org/officeDocument/2006/customXml" ds:itemID="{45F9071B-EBFE-4A50-99D8-CDB6DD0A266F}"/>
</file>

<file path=customXml/itemProps3.xml><?xml version="1.0" encoding="utf-8"?>
<ds:datastoreItem xmlns:ds="http://schemas.openxmlformats.org/officeDocument/2006/customXml" ds:itemID="{B28EFE4C-809C-4570-9310-85632B77989D}"/>
</file>

<file path=docProps/app.xml><?xml version="1.0" encoding="utf-8"?>
<Properties xmlns="http://schemas.openxmlformats.org/officeDocument/2006/extended-properties" xmlns:vt="http://schemas.openxmlformats.org/officeDocument/2006/docPropsVTypes">
  <Template>2444A183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2017-04-01T10:00:00Z</dcterms:created>
  <dcterms:modified xsi:type="dcterms:W3CDTF">2019-04-25T10:53:00Z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